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8AD08" w14:textId="77777777" w:rsidR="001E3837" w:rsidRDefault="001E3837" w:rsidP="001E3837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  <w:u w:val="single"/>
        </w:rPr>
        <w:t>William MASCALL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eastAsia="Times New Roman" w:cs="Times New Roman"/>
          <w:szCs w:val="24"/>
        </w:rPr>
        <w:t>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68A30AFC" w14:textId="77777777" w:rsidR="001E3837" w:rsidRDefault="001E3837" w:rsidP="001E3837">
      <w:pPr>
        <w:pStyle w:val="NoSpacing"/>
        <w:rPr>
          <w:rFonts w:eastAsia="Times New Roman" w:cs="Times New Roman"/>
          <w:szCs w:val="24"/>
        </w:rPr>
      </w:pPr>
    </w:p>
    <w:p w14:paraId="51E941C8" w14:textId="77777777" w:rsidR="001E3837" w:rsidRDefault="001E3837" w:rsidP="001E3837">
      <w:pPr>
        <w:pStyle w:val="NoSpacing"/>
        <w:rPr>
          <w:rFonts w:eastAsia="Times New Roman" w:cs="Times New Roman"/>
          <w:szCs w:val="24"/>
        </w:rPr>
      </w:pPr>
    </w:p>
    <w:p w14:paraId="7C8D867F" w14:textId="77777777" w:rsidR="001E3837" w:rsidRDefault="001E3837" w:rsidP="001E383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2 Nov.1484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Salisbury into lands of</w:t>
      </w:r>
    </w:p>
    <w:p w14:paraId="5C6DA51B" w14:textId="77777777" w:rsidR="001E3837" w:rsidRDefault="001E3837" w:rsidP="001E383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Sir Edmund Hungerford(q.v.).</w:t>
      </w:r>
    </w:p>
    <w:p w14:paraId="7563D718" w14:textId="77777777" w:rsidR="001E3837" w:rsidRDefault="001E3837" w:rsidP="001E3837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23FAF34" w14:textId="77777777" w:rsidR="001E3837" w:rsidRDefault="001E3837" w:rsidP="001E3837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p.121)</w:t>
      </w:r>
    </w:p>
    <w:p w14:paraId="30311E8E" w14:textId="77777777" w:rsidR="001E3837" w:rsidRDefault="001E3837" w:rsidP="001E3837">
      <w:pPr>
        <w:pStyle w:val="NoSpacing"/>
        <w:rPr>
          <w:rFonts w:eastAsia="Times New Roman" w:cs="Times New Roman"/>
          <w:szCs w:val="24"/>
        </w:rPr>
      </w:pPr>
    </w:p>
    <w:p w14:paraId="676DFE0F" w14:textId="77777777" w:rsidR="001E3837" w:rsidRDefault="001E3837" w:rsidP="001E3837">
      <w:pPr>
        <w:pStyle w:val="NoSpacing"/>
        <w:rPr>
          <w:rFonts w:eastAsia="Times New Roman" w:cs="Times New Roman"/>
          <w:szCs w:val="24"/>
        </w:rPr>
      </w:pPr>
    </w:p>
    <w:p w14:paraId="01B86270" w14:textId="77777777" w:rsidR="001E3837" w:rsidRDefault="001E3837" w:rsidP="001E3837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15 September 2023</w:t>
      </w:r>
    </w:p>
    <w:p w14:paraId="320077E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3A2A" w14:textId="77777777" w:rsidR="001E3837" w:rsidRDefault="001E3837" w:rsidP="009139A6">
      <w:r>
        <w:separator/>
      </w:r>
    </w:p>
  </w:endnote>
  <w:endnote w:type="continuationSeparator" w:id="0">
    <w:p w14:paraId="0431B42A" w14:textId="77777777" w:rsidR="001E3837" w:rsidRDefault="001E38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10C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9DE5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B73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47FCE" w14:textId="77777777" w:rsidR="001E3837" w:rsidRDefault="001E3837" w:rsidP="009139A6">
      <w:r>
        <w:separator/>
      </w:r>
    </w:p>
  </w:footnote>
  <w:footnote w:type="continuationSeparator" w:id="0">
    <w:p w14:paraId="5E32DB8B" w14:textId="77777777" w:rsidR="001E3837" w:rsidRDefault="001E38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279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A6D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547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837"/>
    <w:rsid w:val="000666E0"/>
    <w:rsid w:val="001E3837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E0AE2"/>
  <w15:chartTrackingRefBased/>
  <w15:docId w15:val="{E61909D8-CFBD-424C-BE61-6146E2D4D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2023-09-15T20:00:00Z</dcterms:created>
  <dcterms:modified xsi:type="dcterms:W3CDTF">2023-09-15T20:01:00Z</dcterms:modified>
</cp:coreProperties>
</file>